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000145FC"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21</w:t>
      </w:r>
      <w:r w:rsidR="00FE2862">
        <w:rPr>
          <w:rFonts w:ascii="Arial" w:hAnsi="Arial" w:cs="Arial"/>
          <w:b/>
          <w:sz w:val="24"/>
          <w:szCs w:val="24"/>
          <w:lang w:eastAsia="ja-JP"/>
        </w:rPr>
        <w:t>1931</w:t>
      </w:r>
    </w:p>
    <w:p w14:paraId="72B1D387" w14:textId="4A574961" w:rsidR="00AD6AA2" w:rsidRPr="004B566C" w:rsidRDefault="00AD6AA2"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211599</w:t>
      </w:r>
      <w:r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8420F4"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3pt;height:158.25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8420F4"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8420F4"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8420F4"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8420F4"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8420F4"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8420F4"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8420F4"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8420F4"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8420F4"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31EF2AF6"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8420F4"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F4FF8FB"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8420F4"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8420F4">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A0F984F" w:rsidR="004D7715" w:rsidRPr="004D7715" w:rsidRDefault="00AD6AA2" w:rsidP="004D7715">
            <w:pPr>
              <w:spacing w:after="0"/>
              <w:rPr>
                <w:bCs/>
                <w:sz w:val="18"/>
                <w:lang w:val="en-US"/>
              </w:rPr>
            </w:pPr>
            <w:r>
              <w:rPr>
                <w:bCs/>
                <w:sz w:val="18"/>
                <w:lang w:val="en-US"/>
              </w:rPr>
              <w:t>Started</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AB02C4">
            <w:hyperlink r:id="rId26" w:history="1">
              <w:r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channel bandwidths, taking into account the </w:t>
            </w:r>
            <w:r w:rsidRPr="008358AB">
              <w:rPr>
                <w:bCs/>
                <w:sz w:val="18"/>
                <w:lang w:val="en-US"/>
              </w:rPr>
              <w:lastRenderedPageBreak/>
              <w:t>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43531AD1" w:rsidR="00D94CDE" w:rsidRPr="004D7715" w:rsidRDefault="00AD6AA2" w:rsidP="004D7715">
            <w:pPr>
              <w:spacing w:after="0"/>
              <w:rPr>
                <w:bCs/>
                <w:sz w:val="18"/>
                <w:lang w:val="en-US"/>
              </w:rPr>
            </w:pPr>
            <w:r>
              <w:rPr>
                <w:bCs/>
                <w:sz w:val="18"/>
                <w:lang w:val="en-US"/>
              </w:rPr>
              <w:lastRenderedPageBreak/>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AB02C4" w:rsidP="00793B46">
            <w:hyperlink r:id="rId27" w:history="1">
              <w:r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6638912D"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F57D5">
            <w:hyperlink r:id="rId28" w:history="1">
              <w:r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77777777" w:rsidR="009F57D5" w:rsidRPr="009F57D5" w:rsidRDefault="009F57D5" w:rsidP="009F57D5">
            <w:pPr>
              <w:spacing w:after="0"/>
              <w:rPr>
                <w:bCs/>
                <w:sz w:val="18"/>
                <w:lang w:val="en-US"/>
              </w:rPr>
            </w:pPr>
            <w:r w:rsidRPr="009F57D5">
              <w:rPr>
                <w:bCs/>
                <w:sz w:val="18"/>
                <w:lang w:val="en-US"/>
              </w:rPr>
              <w:t>New</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F57D5">
            <w:hyperlink r:id="rId29" w:history="1">
              <w:r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77777777" w:rsidR="009F57D5" w:rsidRPr="009F57D5" w:rsidRDefault="009F57D5" w:rsidP="009F57D5">
            <w:pPr>
              <w:spacing w:after="0"/>
              <w:rPr>
                <w:bCs/>
                <w:sz w:val="18"/>
                <w:lang w:val="en-US"/>
              </w:rPr>
            </w:pPr>
            <w:r w:rsidRPr="009F57D5">
              <w:rPr>
                <w:bCs/>
                <w:sz w:val="18"/>
                <w:lang w:val="en-US"/>
              </w:rPr>
              <w:t>New</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158F4">
            <w:hyperlink r:id="rId30" w:history="1">
              <w:r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77777777" w:rsidR="007158F4" w:rsidRPr="007158F4" w:rsidRDefault="007158F4" w:rsidP="007158F4">
            <w:pPr>
              <w:spacing w:after="0"/>
              <w:rPr>
                <w:bCs/>
                <w:sz w:val="18"/>
                <w:lang w:val="en-US"/>
              </w:rPr>
            </w:pPr>
            <w:r w:rsidRPr="007158F4">
              <w:rPr>
                <w:rFonts w:hint="eastAsia"/>
                <w:bCs/>
                <w:sz w:val="18"/>
                <w:lang w:val="en-US"/>
              </w:rPr>
              <w:t>No major issues expected as the band supports the max channel bandwidth up to 100MHz already, and no A-MPR is found for this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77777777" w:rsidR="007158F4" w:rsidRPr="007158F4" w:rsidRDefault="007158F4" w:rsidP="007158F4">
            <w:pPr>
              <w:spacing w:after="0"/>
              <w:rPr>
                <w:bCs/>
                <w:sz w:val="18"/>
                <w:lang w:val="en-US"/>
              </w:rPr>
            </w:pPr>
            <w:r w:rsidRPr="007158F4">
              <w:rPr>
                <w:rFonts w:hint="eastAsia"/>
                <w:bCs/>
                <w:sz w:val="18"/>
                <w:lang w:val="en-US"/>
              </w:rPr>
              <w:t>New</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1"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99A12" w14:textId="77777777" w:rsidR="00285078" w:rsidRDefault="00285078">
      <w:r>
        <w:separator/>
      </w:r>
    </w:p>
  </w:endnote>
  <w:endnote w:type="continuationSeparator" w:id="0">
    <w:p w14:paraId="03CADA81" w14:textId="77777777" w:rsidR="00285078" w:rsidRDefault="0028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D9B9E" w14:textId="77777777" w:rsidR="00285078" w:rsidRDefault="00285078">
      <w:r>
        <w:separator/>
      </w:r>
    </w:p>
  </w:footnote>
  <w:footnote w:type="continuationSeparator" w:id="0">
    <w:p w14:paraId="1EC71965" w14:textId="77777777" w:rsidR="00285078" w:rsidRDefault="00285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55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8267C"/>
    <w:rsid w:val="004876B9"/>
    <w:rsid w:val="00490CF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420F4"/>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6758"/>
    <w:rsid w:val="00D77416"/>
    <w:rsid w:val="00D80FC6"/>
    <w:rsid w:val="00D83072"/>
    <w:rsid w:val="00D94917"/>
    <w:rsid w:val="00D94CDE"/>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2862"/>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dominique.everaere@ericsson.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2725</Words>
  <Characters>14448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17139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12</cp:revision>
  <cp:lastPrinted>2000-02-29T10:31:00Z</cp:lastPrinted>
  <dcterms:created xsi:type="dcterms:W3CDTF">2021-06-18T14:20:00Z</dcterms:created>
  <dcterms:modified xsi:type="dcterms:W3CDTF">2021-09-03T06:40:00Z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